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Edith St.CLAIR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:rsid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Thomas St.Clair(fl.1425)(q.v.).   (H.P. pp.419-20)</w:t>
      </w:r>
    </w:p>
    <w:p w:rsid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1 (by 1433) Sir Richard Harcourt (d.1486)(q.v.).  (ibid.)</w:t>
      </w:r>
    </w:p>
    <w:p w:rsid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Sons:  Christopher(q.v.) and William(q.v.).   (ibid.)</w:t>
      </w:r>
    </w:p>
    <w:p w:rsid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0D40" w:rsidRPr="00CB0D40" w:rsidRDefault="00CB0D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  <w:bookmarkStart w:id="0" w:name="_GoBack"/>
      <w:bookmarkEnd w:id="0"/>
    </w:p>
    <w:sectPr w:rsidR="00CB0D40" w:rsidRPr="00CB0D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D40" w:rsidRDefault="00CB0D40" w:rsidP="00E71FC3">
      <w:pPr>
        <w:spacing w:after="0" w:line="240" w:lineRule="auto"/>
      </w:pPr>
      <w:r>
        <w:separator/>
      </w:r>
    </w:p>
  </w:endnote>
  <w:endnote w:type="continuationSeparator" w:id="0">
    <w:p w:rsidR="00CB0D40" w:rsidRDefault="00CB0D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D40" w:rsidRDefault="00CB0D40" w:rsidP="00E71FC3">
      <w:pPr>
        <w:spacing w:after="0" w:line="240" w:lineRule="auto"/>
      </w:pPr>
      <w:r>
        <w:separator/>
      </w:r>
    </w:p>
  </w:footnote>
  <w:footnote w:type="continuationSeparator" w:id="0">
    <w:p w:rsidR="00CB0D40" w:rsidRDefault="00CB0D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40"/>
    <w:rsid w:val="00AB52E8"/>
    <w:rsid w:val="00B16D3F"/>
    <w:rsid w:val="00CB0D4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E866B"/>
  <w15:chartTrackingRefBased/>
  <w15:docId w15:val="{A606FDC4-C08E-4421-BB14-C6A97429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2016-03-17T22:01:00Z</dcterms:created>
  <dcterms:modified xsi:type="dcterms:W3CDTF">2016-03-17T22:03:00Z</dcterms:modified>
</cp:coreProperties>
</file>